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FC9838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5F6164">
        <w:rPr>
          <w:rFonts w:ascii="Corbel" w:hAnsi="Corbel"/>
          <w:i/>
          <w:smallCaps/>
          <w:sz w:val="24"/>
          <w:szCs w:val="24"/>
        </w:rPr>
        <w:t>2024-2027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72E32DF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5F6164">
        <w:rPr>
          <w:rFonts w:ascii="Corbel" w:hAnsi="Corbel"/>
          <w:sz w:val="20"/>
          <w:szCs w:val="20"/>
        </w:rPr>
        <w:t>2026/2027</w:t>
      </w:r>
      <w:bookmarkStart w:id="0" w:name="_GoBack"/>
      <w:bookmarkEnd w:id="0"/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21F08985" w:rsidR="0085747A" w:rsidRPr="00B169DF" w:rsidRDefault="00E363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 dyplomowe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55B4EC8" w:rsidR="0085747A" w:rsidRPr="00B169DF" w:rsidRDefault="00EB75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6CEC6D3E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3835EEEF" w:rsidR="0085747A" w:rsidRPr="00B169DF" w:rsidRDefault="001C1E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2E28067" w:rsidR="0085747A" w:rsidRPr="00B169DF" w:rsidRDefault="00245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E168010" w:rsidR="0085747A" w:rsidRPr="00B169DF" w:rsidRDefault="00C641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14579DB" w:rsidR="0085747A" w:rsidRPr="00B169DF" w:rsidRDefault="0076301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556795B" w:rsidR="0085747A" w:rsidRPr="00B169DF" w:rsidRDefault="00BC5A5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36362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</w:t>
            </w:r>
            <w:r w:rsidR="00E36362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5D3243">
              <w:rPr>
                <w:rFonts w:ascii="Corbel" w:hAnsi="Corbel"/>
                <w:b w:val="0"/>
                <w:sz w:val="24"/>
                <w:szCs w:val="24"/>
              </w:rPr>
              <w:t>-VI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1B65D6EB" w:rsidR="0085747A" w:rsidRPr="00B169DF" w:rsidRDefault="00E84E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Seminarium dyplomowe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1046314E" w:rsidR="00923D7D" w:rsidRPr="00B169DF" w:rsidRDefault="00EB75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3C45FB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69FAED3A" w:rsidR="0085747A" w:rsidRPr="002920BA" w:rsidRDefault="00EB75A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highlight w:val="yellow"/>
              </w:rPr>
            </w:pPr>
            <w:r w:rsidRPr="00EB75A0"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4C02B59D" w:rsidR="0085747A" w:rsidRPr="00B169DF" w:rsidRDefault="005810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Dariusz Szkutnik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3126F38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3B90884A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00E9EF9D" w:rsidR="00015B8F" w:rsidRPr="00B169DF" w:rsidRDefault="006704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14CBDA5D" w:rsidR="00015B8F" w:rsidRPr="00B169DF" w:rsidRDefault="006704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5A3471D" w:rsidR="0085747A" w:rsidRPr="006704F2" w:rsidRDefault="00D176C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6704F2">
        <w:rPr>
          <w:rFonts w:ascii="Segoe UI Symbol" w:eastAsia="MS Gothic" w:hAnsi="Segoe UI Symbol" w:cs="Segoe UI Symbol"/>
          <w:b w:val="0"/>
          <w:szCs w:val="24"/>
          <w:u w:val="single"/>
        </w:rPr>
        <w:t>x</w:t>
      </w:r>
      <w:r w:rsidR="0085747A" w:rsidRPr="006704F2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6B8D37B3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326EC6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635F39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C6D63C6" w14:textId="771E67E0" w:rsidR="00E84EDF" w:rsidRPr="00E84EDF" w:rsidRDefault="00E84EDF" w:rsidP="00570769">
            <w:pPr>
              <w:pStyle w:val="Punktygwne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E84EDF">
              <w:rPr>
                <w:rFonts w:ascii="Corbel" w:hAnsi="Corbel"/>
                <w:b w:val="0"/>
                <w:bCs/>
                <w:color w:val="000000"/>
                <w:szCs w:val="24"/>
              </w:rPr>
              <w:t>znajomość podstawowych zagadnień i terminologii filozoficznej wypracowanych w toku studiów i stopnia</w:t>
            </w:r>
            <w:r w:rsidR="009F04DE">
              <w:rPr>
                <w:rFonts w:ascii="Corbel" w:hAnsi="Corbel"/>
                <w:b w:val="0"/>
                <w:bCs/>
                <w:color w:val="000000"/>
                <w:szCs w:val="24"/>
              </w:rPr>
              <w:t>.</w:t>
            </w:r>
          </w:p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05B79595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425E19">
        <w:rPr>
          <w:rFonts w:ascii="Corbel" w:hAnsi="Corbel"/>
          <w:szCs w:val="24"/>
        </w:rPr>
        <w:t>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75B21A88" w:rsidR="0085747A" w:rsidRPr="00B169DF" w:rsidRDefault="00326EC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6EC6">
              <w:rPr>
                <w:rFonts w:ascii="Corbel" w:hAnsi="Corbel"/>
                <w:b w:val="0"/>
                <w:sz w:val="24"/>
                <w:szCs w:val="24"/>
              </w:rPr>
              <w:t xml:space="preserve">Przygotowanie </w:t>
            </w:r>
            <w:r w:rsidR="00265CD6">
              <w:rPr>
                <w:rFonts w:ascii="Corbel" w:hAnsi="Corbel"/>
                <w:b w:val="0"/>
                <w:sz w:val="24"/>
                <w:szCs w:val="24"/>
              </w:rPr>
              <w:t xml:space="preserve">studenta </w:t>
            </w:r>
            <w:r w:rsidRPr="00326EC6">
              <w:rPr>
                <w:rFonts w:ascii="Corbel" w:hAnsi="Corbel"/>
                <w:b w:val="0"/>
                <w:sz w:val="24"/>
                <w:szCs w:val="24"/>
              </w:rPr>
              <w:t>do samodzielnego napisania pracy licencjackiej</w:t>
            </w:r>
            <w:r w:rsidR="00522428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DA49882" w:rsidR="0085747A" w:rsidRPr="00B169DF" w:rsidRDefault="00962C8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69F6AE5E" w:rsidR="0085747A" w:rsidRPr="00B169DF" w:rsidRDefault="00C904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0408">
              <w:rPr>
                <w:rFonts w:ascii="Corbel" w:hAnsi="Corbel"/>
                <w:b w:val="0"/>
                <w:sz w:val="24"/>
                <w:szCs w:val="24"/>
              </w:rPr>
              <w:t xml:space="preserve">Doskonalenie </w:t>
            </w:r>
            <w:r w:rsidR="00265CD6">
              <w:rPr>
                <w:rFonts w:ascii="Corbel" w:hAnsi="Corbel"/>
                <w:b w:val="0"/>
                <w:sz w:val="24"/>
                <w:szCs w:val="24"/>
              </w:rPr>
              <w:t xml:space="preserve">studenta w zakresie </w:t>
            </w:r>
            <w:r w:rsidRPr="00C90408">
              <w:rPr>
                <w:rFonts w:ascii="Corbel" w:hAnsi="Corbel"/>
                <w:b w:val="0"/>
                <w:sz w:val="24"/>
                <w:szCs w:val="24"/>
              </w:rPr>
              <w:t xml:space="preserve">krytycznego myślenia, argumentacji oraz zdolności do analizy i interpretacji tekstów filozoficznych </w:t>
            </w:r>
            <w:r w:rsidR="00265CD6">
              <w:rPr>
                <w:rFonts w:ascii="Corbel" w:hAnsi="Corbel"/>
                <w:b w:val="0"/>
                <w:sz w:val="24"/>
                <w:szCs w:val="24"/>
              </w:rPr>
              <w:t>(</w:t>
            </w:r>
            <w:r w:rsidRPr="00C90408">
              <w:rPr>
                <w:rFonts w:ascii="Corbel" w:hAnsi="Corbel"/>
                <w:b w:val="0"/>
                <w:sz w:val="24"/>
                <w:szCs w:val="24"/>
              </w:rPr>
              <w:t>w kontekście wybranego tematu pracy</w:t>
            </w:r>
            <w:r w:rsidR="00265CD6">
              <w:rPr>
                <w:rFonts w:ascii="Corbel" w:hAnsi="Corbel"/>
                <w:b w:val="0"/>
                <w:sz w:val="24"/>
                <w:szCs w:val="24"/>
              </w:rPr>
              <w:t>)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254A55AF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962C8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0F789C62" w:rsidR="0085747A" w:rsidRPr="00B169DF" w:rsidRDefault="00C9040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90408">
              <w:rPr>
                <w:rFonts w:ascii="Corbel" w:hAnsi="Corbel"/>
                <w:b w:val="0"/>
                <w:sz w:val="24"/>
                <w:szCs w:val="24"/>
              </w:rPr>
              <w:t xml:space="preserve">Zapoznanie </w:t>
            </w:r>
            <w:r w:rsidR="00265CD6">
              <w:rPr>
                <w:rFonts w:ascii="Corbel" w:hAnsi="Corbel"/>
                <w:b w:val="0"/>
                <w:sz w:val="24"/>
                <w:szCs w:val="24"/>
              </w:rPr>
              <w:t xml:space="preserve">studenta </w:t>
            </w:r>
            <w:r w:rsidRPr="00C90408">
              <w:rPr>
                <w:rFonts w:ascii="Corbel" w:hAnsi="Corbel"/>
                <w:b w:val="0"/>
                <w:sz w:val="24"/>
                <w:szCs w:val="24"/>
              </w:rPr>
              <w:t>z zasadami metodologii pracy naukowej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6377F44F" w:rsidR="0085747A" w:rsidRPr="00B169DF" w:rsidRDefault="00C904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0408">
              <w:rPr>
                <w:rFonts w:ascii="Corbel" w:hAnsi="Corbel"/>
                <w:b w:val="0"/>
                <w:smallCaps w:val="0"/>
                <w:szCs w:val="24"/>
              </w:rPr>
              <w:t xml:space="preserve">Student potrafi samodzielnie sformułować problem badawczy, opracować plan pracy </w:t>
            </w:r>
            <w:r w:rsidR="00265CD6">
              <w:rPr>
                <w:rFonts w:ascii="Corbel" w:hAnsi="Corbel"/>
                <w:b w:val="0"/>
                <w:smallCaps w:val="0"/>
                <w:szCs w:val="24"/>
              </w:rPr>
              <w:t>dyplomowej</w:t>
            </w:r>
            <w:r w:rsidRPr="00C90408">
              <w:rPr>
                <w:rFonts w:ascii="Corbel" w:hAnsi="Corbel"/>
                <w:b w:val="0"/>
                <w:smallCaps w:val="0"/>
                <w:szCs w:val="24"/>
              </w:rPr>
              <w:t xml:space="preserve"> oraz przygotować bibliografię dotyczącą wybranego zagadnienia filozoficznego.</w:t>
            </w:r>
          </w:p>
        </w:tc>
        <w:tc>
          <w:tcPr>
            <w:tcW w:w="1873" w:type="dxa"/>
          </w:tcPr>
          <w:p w14:paraId="0670A2BC" w14:textId="77777777" w:rsidR="0085747A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21221EA7" w14:textId="77777777" w:rsidR="00AF17E0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68EF36BE" w14:textId="77777777" w:rsidR="00AF17E0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51C6CBB5" w14:textId="7AAC08CD" w:rsidR="00AF17E0" w:rsidRPr="00B169DF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2C22E1E5" w:rsidR="0085747A" w:rsidRPr="00B169DF" w:rsidRDefault="00C904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0408">
              <w:rPr>
                <w:rFonts w:ascii="Corbel" w:hAnsi="Corbel"/>
                <w:b w:val="0"/>
                <w:smallCaps w:val="0"/>
                <w:szCs w:val="24"/>
              </w:rPr>
              <w:t xml:space="preserve">Student wykazuje umiejętność analizy i interpretacji tekstów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powiązanych z tematyką pracy</w:t>
            </w:r>
            <w:r w:rsidRPr="00C90408">
              <w:rPr>
                <w:rFonts w:ascii="Corbel" w:hAnsi="Corbel"/>
                <w:b w:val="0"/>
                <w:smallCaps w:val="0"/>
                <w:szCs w:val="24"/>
              </w:rPr>
              <w:t>, a także potrafi formułować logiczne argumenty i wnioski w oparciu o literaturę przedmiotu.</w:t>
            </w:r>
          </w:p>
        </w:tc>
        <w:tc>
          <w:tcPr>
            <w:tcW w:w="1873" w:type="dxa"/>
          </w:tcPr>
          <w:p w14:paraId="77BC70DC" w14:textId="77777777" w:rsidR="0085747A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60271DDF" w14:textId="77777777" w:rsidR="00AF17E0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  <w:p w14:paraId="23886484" w14:textId="77777777" w:rsidR="00AF17E0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20B22796" w14:textId="0D940F2A" w:rsidR="00AF17E0" w:rsidRPr="00B169DF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7B6FB5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90F5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5044EC4F" w:rsidR="0085747A" w:rsidRPr="00B169DF" w:rsidRDefault="00C904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0408">
              <w:rPr>
                <w:rFonts w:ascii="Corbel" w:hAnsi="Corbel"/>
                <w:b w:val="0"/>
                <w:smallCaps w:val="0"/>
                <w:szCs w:val="24"/>
              </w:rPr>
              <w:t xml:space="preserve">Student zna i stosuje zasady metodologii pracy naukowej, w tym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C90408">
              <w:rPr>
                <w:rFonts w:ascii="Corbel" w:hAnsi="Corbel"/>
                <w:b w:val="0"/>
                <w:smallCaps w:val="0"/>
                <w:szCs w:val="24"/>
              </w:rPr>
              <w:t>prawidłowo opracow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ać</w:t>
            </w:r>
            <w:r w:rsidRPr="00C90408">
              <w:rPr>
                <w:rFonts w:ascii="Corbel" w:hAnsi="Corbel"/>
                <w:b w:val="0"/>
                <w:smallCaps w:val="0"/>
                <w:szCs w:val="24"/>
              </w:rPr>
              <w:t xml:space="preserve"> przypisy, bibliografię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zasady </w:t>
            </w:r>
            <w:r w:rsidRPr="00C90408">
              <w:rPr>
                <w:rFonts w:ascii="Corbel" w:hAnsi="Corbel"/>
                <w:b w:val="0"/>
                <w:smallCaps w:val="0"/>
                <w:szCs w:val="24"/>
              </w:rPr>
              <w:t>poprawnoś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ci </w:t>
            </w:r>
            <w:r w:rsidRPr="00C90408">
              <w:rPr>
                <w:rFonts w:ascii="Corbel" w:hAnsi="Corbel"/>
                <w:b w:val="0"/>
                <w:smallCaps w:val="0"/>
                <w:szCs w:val="24"/>
              </w:rPr>
              <w:t>edytorsk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iej w zakresie</w:t>
            </w:r>
            <w:r w:rsidRPr="00C90408">
              <w:rPr>
                <w:rFonts w:ascii="Corbel" w:hAnsi="Corbel"/>
                <w:b w:val="0"/>
                <w:smallCaps w:val="0"/>
                <w:szCs w:val="24"/>
              </w:rPr>
              <w:t xml:space="preserve"> przygot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owywanej</w:t>
            </w:r>
            <w:r w:rsidRPr="00C90408">
              <w:rPr>
                <w:rFonts w:ascii="Corbel" w:hAnsi="Corbel"/>
                <w:b w:val="0"/>
                <w:smallCaps w:val="0"/>
                <w:szCs w:val="24"/>
              </w:rPr>
              <w:t xml:space="preserve"> pracy dyplomowej.</w:t>
            </w:r>
          </w:p>
        </w:tc>
        <w:tc>
          <w:tcPr>
            <w:tcW w:w="1873" w:type="dxa"/>
          </w:tcPr>
          <w:p w14:paraId="004B767C" w14:textId="77777777" w:rsidR="0085747A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14:paraId="41DC7A70" w14:textId="49AFFB41" w:rsidR="00AF17E0" w:rsidRPr="00B169DF" w:rsidRDefault="00AF17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D54BE0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756E0B7" w14:textId="77777777" w:rsidTr="00D54BE0">
        <w:tc>
          <w:tcPr>
            <w:tcW w:w="9520" w:type="dxa"/>
          </w:tcPr>
          <w:p w14:paraId="5818B7FA" w14:textId="050FB5D5" w:rsidR="0085747A" w:rsidRPr="00280320" w:rsidRDefault="0085747A" w:rsidP="002803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0E74F8" w:rsidRPr="00B169DF" w14:paraId="770CD41C" w14:textId="77777777" w:rsidTr="00D54BE0">
        <w:tc>
          <w:tcPr>
            <w:tcW w:w="9520" w:type="dxa"/>
          </w:tcPr>
          <w:p w14:paraId="338B035D" w14:textId="41701CDA" w:rsidR="000E74F8" w:rsidRPr="00280320" w:rsidRDefault="000E74F8" w:rsidP="0028032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D55EEC">
        <w:tc>
          <w:tcPr>
            <w:tcW w:w="9520" w:type="dxa"/>
          </w:tcPr>
          <w:p w14:paraId="3253B91A" w14:textId="62100CAA" w:rsidR="0085747A" w:rsidRPr="003360B5" w:rsidRDefault="00193F00" w:rsidP="003360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93F00">
              <w:rPr>
                <w:rFonts w:ascii="Corbel" w:hAnsi="Corbel"/>
                <w:sz w:val="24"/>
                <w:szCs w:val="24"/>
              </w:rPr>
              <w:t>1. Wybór tematu pracy licencjackiej i sformułowanie problemu badawczego.</w:t>
            </w:r>
          </w:p>
        </w:tc>
      </w:tr>
      <w:tr w:rsidR="00193F00" w:rsidRPr="00B169DF" w14:paraId="306B5B2F" w14:textId="77777777" w:rsidTr="00D55EEC">
        <w:tc>
          <w:tcPr>
            <w:tcW w:w="9520" w:type="dxa"/>
          </w:tcPr>
          <w:p w14:paraId="43F8874D" w14:textId="166153FC" w:rsidR="00193F00" w:rsidRPr="00D54BE0" w:rsidRDefault="00193F00" w:rsidP="00193F0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2. Pomoc w zbudowaniu </w:t>
            </w:r>
            <w:r w:rsidRPr="00CE32C2">
              <w:rPr>
                <w:rFonts w:ascii="Corbel" w:hAnsi="Corbel"/>
                <w:sz w:val="24"/>
                <w:szCs w:val="24"/>
              </w:rPr>
              <w:t xml:space="preserve">planu pracy licencjackiej </w:t>
            </w:r>
            <w:r>
              <w:rPr>
                <w:rFonts w:ascii="Corbel" w:hAnsi="Corbel"/>
                <w:sz w:val="24"/>
                <w:szCs w:val="24"/>
              </w:rPr>
              <w:t>w kontekście struktury pracy naukowej.</w:t>
            </w:r>
          </w:p>
        </w:tc>
      </w:tr>
      <w:tr w:rsidR="00193F00" w:rsidRPr="00B169DF" w14:paraId="0C1DBED6" w14:textId="77777777" w:rsidTr="00D55EEC">
        <w:tc>
          <w:tcPr>
            <w:tcW w:w="9520" w:type="dxa"/>
          </w:tcPr>
          <w:p w14:paraId="2195D51F" w14:textId="544537C6" w:rsidR="00193F00" w:rsidRPr="00B169DF" w:rsidRDefault="00193F00" w:rsidP="00193F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F00">
              <w:rPr>
                <w:rFonts w:ascii="Corbel" w:hAnsi="Corbel"/>
                <w:sz w:val="24"/>
                <w:szCs w:val="24"/>
              </w:rPr>
              <w:t>3. Ukierunkowanie i pomoc w wyszukiwaniu literatury przedmiotu.</w:t>
            </w:r>
          </w:p>
        </w:tc>
      </w:tr>
      <w:tr w:rsidR="00193F00" w:rsidRPr="00B169DF" w14:paraId="5B030BD5" w14:textId="77777777" w:rsidTr="00D55EEC">
        <w:tc>
          <w:tcPr>
            <w:tcW w:w="9520" w:type="dxa"/>
          </w:tcPr>
          <w:p w14:paraId="6C2ED089" w14:textId="334AD109" w:rsidR="00193F00" w:rsidRPr="00B169DF" w:rsidRDefault="00193F00" w:rsidP="00193F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F00">
              <w:rPr>
                <w:rFonts w:ascii="Corbel" w:hAnsi="Corbel"/>
                <w:sz w:val="24"/>
                <w:szCs w:val="24"/>
              </w:rPr>
              <w:t>4. Zapoznanie studenta z podstawowymi zasadami konstrukcji tekstów filozoficznych.</w:t>
            </w:r>
          </w:p>
        </w:tc>
      </w:tr>
      <w:tr w:rsidR="00193F00" w:rsidRPr="00B169DF" w14:paraId="40C0719A" w14:textId="77777777" w:rsidTr="00D55EEC">
        <w:tc>
          <w:tcPr>
            <w:tcW w:w="9520" w:type="dxa"/>
          </w:tcPr>
          <w:p w14:paraId="73F2B2C0" w14:textId="1402C1FD" w:rsidR="00193F00" w:rsidRDefault="00193F00" w:rsidP="00193F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F00">
              <w:rPr>
                <w:rFonts w:ascii="Corbel" w:hAnsi="Corbel"/>
                <w:sz w:val="24"/>
                <w:szCs w:val="24"/>
              </w:rPr>
              <w:lastRenderedPageBreak/>
              <w:t>5. Zapoznanie studenta z zasadami etycznymi pisania pracy naukowej, w tym odpowiedzialnością za rzetelność badań i unikanie plagiatu.</w:t>
            </w:r>
          </w:p>
        </w:tc>
      </w:tr>
      <w:tr w:rsidR="00193F00" w:rsidRPr="00B169DF" w14:paraId="59C2F6BF" w14:textId="77777777" w:rsidTr="00D55EEC">
        <w:tc>
          <w:tcPr>
            <w:tcW w:w="9520" w:type="dxa"/>
          </w:tcPr>
          <w:p w14:paraId="593ED01E" w14:textId="40ABBF1D" w:rsidR="00193F00" w:rsidRDefault="00193F00" w:rsidP="00193F0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93F00">
              <w:rPr>
                <w:rFonts w:ascii="Corbel" w:hAnsi="Corbel"/>
                <w:sz w:val="24"/>
                <w:szCs w:val="24"/>
              </w:rPr>
              <w:t>6. Konsultacje i redakcja pracy dyplomowej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193F00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93F00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93F00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93F00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93F00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93F00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93F00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193F00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93F00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93F00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metoda projektów</w:t>
      </w:r>
      <w:r w:rsidR="00923D7D" w:rsidRPr="00193F00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</w:t>
      </w:r>
      <w:r w:rsidR="0085747A" w:rsidRPr="00193F00">
        <w:rPr>
          <w:rFonts w:ascii="Corbel" w:hAnsi="Corbel"/>
          <w:b w:val="0"/>
          <w:i/>
          <w:smallCaps w:val="0"/>
          <w:sz w:val="20"/>
          <w:szCs w:val="20"/>
          <w:u w:val="single"/>
        </w:rPr>
        <w:t>(projekt badawczy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93F00">
        <w:rPr>
          <w:rFonts w:ascii="Corbel" w:hAnsi="Corbel"/>
          <w:b w:val="0"/>
          <w:i/>
          <w:smallCaps w:val="0"/>
          <w:sz w:val="20"/>
          <w:szCs w:val="20"/>
        </w:rPr>
        <w:t>wdrożeniowy, praktyczny</w:t>
      </w:r>
      <w:r w:rsidR="0071620A" w:rsidRPr="00193F00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193F00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93F00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921929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2388083F" w14:textId="77777777" w:rsidTr="00921929">
        <w:tc>
          <w:tcPr>
            <w:tcW w:w="1962" w:type="dxa"/>
          </w:tcPr>
          <w:p w14:paraId="56592B5B" w14:textId="5EDCC88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921929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35E125A4" w14:textId="3DD9E760" w:rsidR="0085747A" w:rsidRPr="00B169DF" w:rsidRDefault="00E6558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Ocena prezentacji ustnej, ocena treści pracy dyplomowej</w:t>
            </w:r>
          </w:p>
        </w:tc>
        <w:tc>
          <w:tcPr>
            <w:tcW w:w="2117" w:type="dxa"/>
          </w:tcPr>
          <w:p w14:paraId="196DC76B" w14:textId="7BF3523C" w:rsidR="0085747A" w:rsidRPr="00B169DF" w:rsidRDefault="00E6558B" w:rsidP="009219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Sem.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641E54AA" w14:textId="307030CE" w:rsidR="00722217" w:rsidRPr="00722217" w:rsidRDefault="00C066FA" w:rsidP="00C066FA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C066FA">
              <w:rPr>
                <w:rFonts w:ascii="Corbel" w:hAnsi="Corbel"/>
                <w:szCs w:val="24"/>
              </w:rPr>
              <w:t>W zaliczeniu seminarium uwzględnia się obecność studenta, jego zaangażowanie w dyskusje oraz postępy w pisaniu pracy dyplomowej, w tym realizację ustalonych etapów i konsultacje z promotorem.</w:t>
            </w:r>
          </w:p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C87D2FA" w:rsidR="0085747A" w:rsidRPr="00B169DF" w:rsidRDefault="00B95BC6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647A3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F43F4FE" w:rsidR="00C61DC5" w:rsidRPr="00B169DF" w:rsidRDefault="00647A38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6DD608FD" w:rsidR="00C61DC5" w:rsidRPr="00B169DF" w:rsidRDefault="00647A38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C9A282D" w:rsidR="0085747A" w:rsidRPr="00B169DF" w:rsidRDefault="00647A38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2F4A0DF0" w:rsidR="0085747A" w:rsidRPr="00B169DF" w:rsidRDefault="00B95BC6" w:rsidP="009636A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08279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59C8D667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08D61220" w:rsidR="0085747A" w:rsidRPr="00B169DF" w:rsidRDefault="0074611D" w:rsidP="0074611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52A7F633" w14:textId="77777777" w:rsidR="00AA01A7" w:rsidRPr="00DA4512" w:rsidRDefault="0085747A" w:rsidP="00AA01A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DA4512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02298FF5" w14:textId="77777777" w:rsidR="00AA01A7" w:rsidRDefault="00AA01A7" w:rsidP="00AA01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E16EBC9" w14:textId="3772E08E" w:rsidR="00265CD6" w:rsidRPr="00265CD6" w:rsidRDefault="00265CD6" w:rsidP="00265C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5CD6">
              <w:rPr>
                <w:rFonts w:ascii="Corbel" w:hAnsi="Corbel"/>
                <w:b w:val="0"/>
                <w:smallCaps w:val="0"/>
                <w:szCs w:val="24"/>
              </w:rPr>
              <w:t xml:space="preserve">Eco U., </w:t>
            </w:r>
            <w:r w:rsidRPr="00265C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napisać pracę dyplomową. Poradnik dla humanistów</w:t>
            </w:r>
            <w:r w:rsidRPr="00265CD6">
              <w:rPr>
                <w:rFonts w:ascii="Corbel" w:hAnsi="Corbel"/>
                <w:b w:val="0"/>
                <w:smallCaps w:val="0"/>
                <w:szCs w:val="24"/>
              </w:rPr>
              <w:t>, Wydawnictwa Uniwersytetu Warszawskiego, Warszawa 2007.</w:t>
            </w:r>
          </w:p>
          <w:p w14:paraId="25A54352" w14:textId="4D1D8758" w:rsidR="00265CD6" w:rsidRDefault="00265CD6" w:rsidP="00265C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5CD6">
              <w:rPr>
                <w:rFonts w:ascii="Corbel" w:hAnsi="Corbel"/>
                <w:b w:val="0"/>
                <w:smallCaps w:val="0"/>
                <w:szCs w:val="24"/>
              </w:rPr>
              <w:t xml:space="preserve">Kwaśniewska K., </w:t>
            </w:r>
            <w:r w:rsidRPr="00265C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Jak pisać prace dyplomowe. Wskazówki praktyczne</w:t>
            </w:r>
            <w:r w:rsidRPr="00265CD6">
              <w:rPr>
                <w:rFonts w:ascii="Corbel" w:hAnsi="Corbel"/>
                <w:b w:val="0"/>
                <w:smallCaps w:val="0"/>
                <w:szCs w:val="24"/>
              </w:rPr>
              <w:t>, Kujawsko-Pomorska Wyższa Szkoła w Bydgoszczy, Bydgoszcz 2017.</w:t>
            </w:r>
          </w:p>
          <w:p w14:paraId="639A51D1" w14:textId="77777777" w:rsidR="00265CD6" w:rsidRPr="00265CD6" w:rsidRDefault="00265CD6" w:rsidP="00265CD6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157E89B" w14:textId="501457A3" w:rsidR="00AA01A7" w:rsidRPr="00AA01A7" w:rsidRDefault="00265CD6" w:rsidP="00265CD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65CD6">
              <w:rPr>
                <w:rFonts w:ascii="Corbel" w:hAnsi="Corbel"/>
                <w:b w:val="0"/>
                <w:smallCaps w:val="0"/>
                <w:szCs w:val="24"/>
              </w:rPr>
              <w:t xml:space="preserve">Zajączkowski M., </w:t>
            </w:r>
            <w:r w:rsidRPr="00265CD6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Podstawowe wskazówki dla piszących prace magisterskie i dyplomowe</w:t>
            </w:r>
            <w:r w:rsidRPr="00265CD6">
              <w:rPr>
                <w:rFonts w:ascii="Corbel" w:hAnsi="Corbel"/>
                <w:b w:val="0"/>
                <w:smallCaps w:val="0"/>
                <w:szCs w:val="24"/>
              </w:rPr>
              <w:t>, Wydawnictwo Uniwersytetu Szczecińskiego, Szczecin 1986.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F7C0FE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4512">
              <w:rPr>
                <w:rFonts w:ascii="Corbel" w:hAnsi="Corbel"/>
                <w:bCs/>
                <w:smallCaps w:val="0"/>
                <w:szCs w:val="24"/>
              </w:rPr>
              <w:t>Literatura uzupełniająca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0D8CF9D3" w14:textId="246F66CE" w:rsidR="008F196C" w:rsidRPr="00265CD6" w:rsidRDefault="0046010A" w:rsidP="003E4EA7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65CD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Ingarden R., </w:t>
            </w:r>
            <w:r w:rsidRPr="00265C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 tłumaczeniach</w:t>
            </w:r>
            <w:r w:rsidRPr="00265CD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Wydawnictwo </w:t>
            </w:r>
            <w:r w:rsidR="003E4EA7" w:rsidRPr="00265CD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Zakładu im. Ossolińskich, Wrocław 1955.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CB21C0" w14:textId="77777777" w:rsidR="00F06460" w:rsidRDefault="00F06460" w:rsidP="00C16ABF">
      <w:pPr>
        <w:spacing w:after="0" w:line="240" w:lineRule="auto"/>
      </w:pPr>
      <w:r>
        <w:separator/>
      </w:r>
    </w:p>
  </w:endnote>
  <w:endnote w:type="continuationSeparator" w:id="0">
    <w:p w14:paraId="08C2A313" w14:textId="77777777" w:rsidR="00F06460" w:rsidRDefault="00F0646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C656F2" w14:textId="77777777" w:rsidR="00F06460" w:rsidRDefault="00F06460" w:rsidP="00C16ABF">
      <w:pPr>
        <w:spacing w:after="0" w:line="240" w:lineRule="auto"/>
      </w:pPr>
      <w:r>
        <w:separator/>
      </w:r>
    </w:p>
  </w:footnote>
  <w:footnote w:type="continuationSeparator" w:id="0">
    <w:p w14:paraId="36B6A5AD" w14:textId="77777777" w:rsidR="00F06460" w:rsidRDefault="00F06460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2919C8"/>
    <w:multiLevelType w:val="multilevel"/>
    <w:tmpl w:val="8C40D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D454A4"/>
    <w:multiLevelType w:val="multilevel"/>
    <w:tmpl w:val="AF04B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FA43AF"/>
    <w:multiLevelType w:val="hybridMultilevel"/>
    <w:tmpl w:val="E6D4D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4BE9"/>
    <w:rsid w:val="000077B4"/>
    <w:rsid w:val="00014ADA"/>
    <w:rsid w:val="00015B8F"/>
    <w:rsid w:val="00022ECE"/>
    <w:rsid w:val="00042A51"/>
    <w:rsid w:val="00042D2E"/>
    <w:rsid w:val="00044C82"/>
    <w:rsid w:val="00054E73"/>
    <w:rsid w:val="00070ED6"/>
    <w:rsid w:val="000742DC"/>
    <w:rsid w:val="0008279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6FCE"/>
    <w:rsid w:val="000E74F8"/>
    <w:rsid w:val="000F1C57"/>
    <w:rsid w:val="000F5615"/>
    <w:rsid w:val="001045A1"/>
    <w:rsid w:val="00124BFF"/>
    <w:rsid w:val="0012518C"/>
    <w:rsid w:val="0012560E"/>
    <w:rsid w:val="00127108"/>
    <w:rsid w:val="00134B13"/>
    <w:rsid w:val="00146BC0"/>
    <w:rsid w:val="00153C41"/>
    <w:rsid w:val="00154381"/>
    <w:rsid w:val="00160A41"/>
    <w:rsid w:val="001640A7"/>
    <w:rsid w:val="00164FA7"/>
    <w:rsid w:val="00166A03"/>
    <w:rsid w:val="001718A7"/>
    <w:rsid w:val="001737CF"/>
    <w:rsid w:val="00176083"/>
    <w:rsid w:val="0018128A"/>
    <w:rsid w:val="0018530D"/>
    <w:rsid w:val="00192F37"/>
    <w:rsid w:val="00193F00"/>
    <w:rsid w:val="001A70D2"/>
    <w:rsid w:val="001C1EA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F8F"/>
    <w:rsid w:val="00264F6F"/>
    <w:rsid w:val="00265CD6"/>
    <w:rsid w:val="00280320"/>
    <w:rsid w:val="00281FF2"/>
    <w:rsid w:val="002857DE"/>
    <w:rsid w:val="00291567"/>
    <w:rsid w:val="002920B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EC6"/>
    <w:rsid w:val="00331784"/>
    <w:rsid w:val="003343CF"/>
    <w:rsid w:val="003360B5"/>
    <w:rsid w:val="00346FE9"/>
    <w:rsid w:val="00347265"/>
    <w:rsid w:val="0034759A"/>
    <w:rsid w:val="003503F6"/>
    <w:rsid w:val="003530DD"/>
    <w:rsid w:val="00356F1B"/>
    <w:rsid w:val="0036194A"/>
    <w:rsid w:val="00363F78"/>
    <w:rsid w:val="003A0A5B"/>
    <w:rsid w:val="003A1176"/>
    <w:rsid w:val="003C0BAE"/>
    <w:rsid w:val="003C45FB"/>
    <w:rsid w:val="003D18A9"/>
    <w:rsid w:val="003D6CE2"/>
    <w:rsid w:val="003E1941"/>
    <w:rsid w:val="003E2FE6"/>
    <w:rsid w:val="003E49D5"/>
    <w:rsid w:val="003E4EA7"/>
    <w:rsid w:val="003F205D"/>
    <w:rsid w:val="003F38C0"/>
    <w:rsid w:val="00414E3C"/>
    <w:rsid w:val="0042244A"/>
    <w:rsid w:val="00425E19"/>
    <w:rsid w:val="0042745A"/>
    <w:rsid w:val="00431D5C"/>
    <w:rsid w:val="004362C6"/>
    <w:rsid w:val="00437FA2"/>
    <w:rsid w:val="00445970"/>
    <w:rsid w:val="0046010A"/>
    <w:rsid w:val="00461EFC"/>
    <w:rsid w:val="004652C2"/>
    <w:rsid w:val="004706D1"/>
    <w:rsid w:val="00471326"/>
    <w:rsid w:val="0047413B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5F82"/>
    <w:rsid w:val="00511744"/>
    <w:rsid w:val="00513B6F"/>
    <w:rsid w:val="00517C63"/>
    <w:rsid w:val="00522428"/>
    <w:rsid w:val="005363C4"/>
    <w:rsid w:val="00536BDE"/>
    <w:rsid w:val="00543ACC"/>
    <w:rsid w:val="0056696D"/>
    <w:rsid w:val="00570769"/>
    <w:rsid w:val="005810F9"/>
    <w:rsid w:val="00582C2D"/>
    <w:rsid w:val="005848E1"/>
    <w:rsid w:val="0059484D"/>
    <w:rsid w:val="005A0855"/>
    <w:rsid w:val="005A3196"/>
    <w:rsid w:val="005C080F"/>
    <w:rsid w:val="005C55E5"/>
    <w:rsid w:val="005C696A"/>
    <w:rsid w:val="005D3243"/>
    <w:rsid w:val="005D73B4"/>
    <w:rsid w:val="005E6E85"/>
    <w:rsid w:val="005F31D2"/>
    <w:rsid w:val="005F6164"/>
    <w:rsid w:val="005F76A3"/>
    <w:rsid w:val="0061029B"/>
    <w:rsid w:val="00617230"/>
    <w:rsid w:val="00621CE1"/>
    <w:rsid w:val="00627FC9"/>
    <w:rsid w:val="00632C4B"/>
    <w:rsid w:val="00635F39"/>
    <w:rsid w:val="00647A38"/>
    <w:rsid w:val="00647FA8"/>
    <w:rsid w:val="00650C5F"/>
    <w:rsid w:val="00654934"/>
    <w:rsid w:val="006620D9"/>
    <w:rsid w:val="006704F2"/>
    <w:rsid w:val="00671958"/>
    <w:rsid w:val="00675843"/>
    <w:rsid w:val="00690F50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217"/>
    <w:rsid w:val="00724677"/>
    <w:rsid w:val="00725459"/>
    <w:rsid w:val="007327BD"/>
    <w:rsid w:val="007328A2"/>
    <w:rsid w:val="00734608"/>
    <w:rsid w:val="00745302"/>
    <w:rsid w:val="0074611D"/>
    <w:rsid w:val="007461D6"/>
    <w:rsid w:val="00746EC8"/>
    <w:rsid w:val="0076301C"/>
    <w:rsid w:val="00763BF1"/>
    <w:rsid w:val="00766FD4"/>
    <w:rsid w:val="007678BC"/>
    <w:rsid w:val="0078168C"/>
    <w:rsid w:val="00787C2A"/>
    <w:rsid w:val="00790E27"/>
    <w:rsid w:val="007965F8"/>
    <w:rsid w:val="0079680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1BDC"/>
    <w:rsid w:val="008D3DFB"/>
    <w:rsid w:val="008E64F4"/>
    <w:rsid w:val="008F12C9"/>
    <w:rsid w:val="008F196C"/>
    <w:rsid w:val="008F6E29"/>
    <w:rsid w:val="00916188"/>
    <w:rsid w:val="00921929"/>
    <w:rsid w:val="00923D7D"/>
    <w:rsid w:val="009508DF"/>
    <w:rsid w:val="00950DAC"/>
    <w:rsid w:val="00954A07"/>
    <w:rsid w:val="00962C82"/>
    <w:rsid w:val="009636AB"/>
    <w:rsid w:val="009823D9"/>
    <w:rsid w:val="00997F14"/>
    <w:rsid w:val="009A78D9"/>
    <w:rsid w:val="009C3E31"/>
    <w:rsid w:val="009C54AE"/>
    <w:rsid w:val="009C788E"/>
    <w:rsid w:val="009D3F3B"/>
    <w:rsid w:val="009E0543"/>
    <w:rsid w:val="009E3B41"/>
    <w:rsid w:val="009F04DE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01A7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17E0"/>
    <w:rsid w:val="00AF2C1E"/>
    <w:rsid w:val="00B06142"/>
    <w:rsid w:val="00B135B1"/>
    <w:rsid w:val="00B1435F"/>
    <w:rsid w:val="00B169DF"/>
    <w:rsid w:val="00B26129"/>
    <w:rsid w:val="00B30435"/>
    <w:rsid w:val="00B3130B"/>
    <w:rsid w:val="00B40ADB"/>
    <w:rsid w:val="00B43B77"/>
    <w:rsid w:val="00B43E80"/>
    <w:rsid w:val="00B57AB3"/>
    <w:rsid w:val="00B607DB"/>
    <w:rsid w:val="00B66529"/>
    <w:rsid w:val="00B75946"/>
    <w:rsid w:val="00B8056E"/>
    <w:rsid w:val="00B819C8"/>
    <w:rsid w:val="00B82308"/>
    <w:rsid w:val="00B90885"/>
    <w:rsid w:val="00B95BC6"/>
    <w:rsid w:val="00BB2202"/>
    <w:rsid w:val="00BB520A"/>
    <w:rsid w:val="00BC5A52"/>
    <w:rsid w:val="00BD1A4C"/>
    <w:rsid w:val="00BD3869"/>
    <w:rsid w:val="00BD66E9"/>
    <w:rsid w:val="00BD6FF4"/>
    <w:rsid w:val="00BF2C41"/>
    <w:rsid w:val="00BF2F36"/>
    <w:rsid w:val="00BF50C4"/>
    <w:rsid w:val="00C058B4"/>
    <w:rsid w:val="00C05F44"/>
    <w:rsid w:val="00C066FA"/>
    <w:rsid w:val="00C131B5"/>
    <w:rsid w:val="00C16ABF"/>
    <w:rsid w:val="00C170AE"/>
    <w:rsid w:val="00C26CB7"/>
    <w:rsid w:val="00C324C1"/>
    <w:rsid w:val="00C36992"/>
    <w:rsid w:val="00C56036"/>
    <w:rsid w:val="00C61DC5"/>
    <w:rsid w:val="00C64195"/>
    <w:rsid w:val="00C67E92"/>
    <w:rsid w:val="00C70A26"/>
    <w:rsid w:val="00C766DF"/>
    <w:rsid w:val="00C90408"/>
    <w:rsid w:val="00C94B98"/>
    <w:rsid w:val="00C97BF3"/>
    <w:rsid w:val="00CA2B96"/>
    <w:rsid w:val="00CA5089"/>
    <w:rsid w:val="00CD6897"/>
    <w:rsid w:val="00CE32C2"/>
    <w:rsid w:val="00CE5BAC"/>
    <w:rsid w:val="00CF25BE"/>
    <w:rsid w:val="00CF78ED"/>
    <w:rsid w:val="00D02B25"/>
    <w:rsid w:val="00D02EBA"/>
    <w:rsid w:val="00D141BE"/>
    <w:rsid w:val="00D176C1"/>
    <w:rsid w:val="00D17C3C"/>
    <w:rsid w:val="00D26B2C"/>
    <w:rsid w:val="00D3397B"/>
    <w:rsid w:val="00D352C9"/>
    <w:rsid w:val="00D425B2"/>
    <w:rsid w:val="00D428D6"/>
    <w:rsid w:val="00D54BE0"/>
    <w:rsid w:val="00D552B2"/>
    <w:rsid w:val="00D55EEC"/>
    <w:rsid w:val="00D563A1"/>
    <w:rsid w:val="00D608D1"/>
    <w:rsid w:val="00D62A3E"/>
    <w:rsid w:val="00D66FBB"/>
    <w:rsid w:val="00D72183"/>
    <w:rsid w:val="00D74119"/>
    <w:rsid w:val="00D8075B"/>
    <w:rsid w:val="00D8678B"/>
    <w:rsid w:val="00DA2114"/>
    <w:rsid w:val="00DA4512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6362"/>
    <w:rsid w:val="00E51E44"/>
    <w:rsid w:val="00E63348"/>
    <w:rsid w:val="00E6462C"/>
    <w:rsid w:val="00E6558B"/>
    <w:rsid w:val="00E7193D"/>
    <w:rsid w:val="00E742AA"/>
    <w:rsid w:val="00E77E88"/>
    <w:rsid w:val="00E8107D"/>
    <w:rsid w:val="00E84EDF"/>
    <w:rsid w:val="00E960BB"/>
    <w:rsid w:val="00EA2074"/>
    <w:rsid w:val="00EA4832"/>
    <w:rsid w:val="00EA4E9D"/>
    <w:rsid w:val="00EB0917"/>
    <w:rsid w:val="00EB75A0"/>
    <w:rsid w:val="00EC4899"/>
    <w:rsid w:val="00ED03AB"/>
    <w:rsid w:val="00ED32D2"/>
    <w:rsid w:val="00EE32DE"/>
    <w:rsid w:val="00EE5457"/>
    <w:rsid w:val="00F06460"/>
    <w:rsid w:val="00F070AB"/>
    <w:rsid w:val="00F17567"/>
    <w:rsid w:val="00F27A7B"/>
    <w:rsid w:val="00F526AF"/>
    <w:rsid w:val="00F617C3"/>
    <w:rsid w:val="00F61A26"/>
    <w:rsid w:val="00F664AE"/>
    <w:rsid w:val="00F7066B"/>
    <w:rsid w:val="00F83B28"/>
    <w:rsid w:val="00F974DA"/>
    <w:rsid w:val="00FA46E5"/>
    <w:rsid w:val="00FB7DBA"/>
    <w:rsid w:val="00FC1C25"/>
    <w:rsid w:val="00FC29A3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6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6C3F4-EA6F-43EA-B16F-30B52A9B8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1</Pages>
  <Words>785</Words>
  <Characters>4715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10</cp:revision>
  <cp:lastPrinted>2019-02-06T12:12:00Z</cp:lastPrinted>
  <dcterms:created xsi:type="dcterms:W3CDTF">2025-02-15T22:23:00Z</dcterms:created>
  <dcterms:modified xsi:type="dcterms:W3CDTF">2025-03-07T13:39:00Z</dcterms:modified>
</cp:coreProperties>
</file>